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Christopher SHIPPARD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Levens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Westmoreland. Labourer.</w:t>
      </w: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Sir Thomas Par(q.v.) brought a plaint of trespass and fishing against him,</w:t>
      </w: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Geoffrey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Prestons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(q.v.), Roland Milne(q.v.),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Chambre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</w:t>
      </w: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Richard Preston,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jnr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 William Preston(q.v.) and Richard Wilson(q.v.),</w:t>
      </w: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all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Levens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C18A2" w:rsidRDefault="004C18A2" w:rsidP="004C18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May 2016</w:t>
      </w:r>
    </w:p>
    <w:p w:rsidR="006B2F86" w:rsidRPr="00E71FC3" w:rsidRDefault="004C18A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A2" w:rsidRDefault="004C18A2" w:rsidP="00E71FC3">
      <w:pPr>
        <w:spacing w:after="0" w:line="240" w:lineRule="auto"/>
      </w:pPr>
      <w:r>
        <w:separator/>
      </w:r>
    </w:p>
  </w:endnote>
  <w:endnote w:type="continuationSeparator" w:id="0">
    <w:p w:rsidR="004C18A2" w:rsidRDefault="004C18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A2" w:rsidRDefault="004C18A2" w:rsidP="00E71FC3">
      <w:pPr>
        <w:spacing w:after="0" w:line="240" w:lineRule="auto"/>
      </w:pPr>
      <w:r>
        <w:separator/>
      </w:r>
    </w:p>
  </w:footnote>
  <w:footnote w:type="continuationSeparator" w:id="0">
    <w:p w:rsidR="004C18A2" w:rsidRDefault="004C18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8A2"/>
    <w:rsid w:val="004C18A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33E86C-3C57-4E27-8EDF-83C74CD7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C18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2016-06-16T19:35:00Z</dcterms:created>
  <dcterms:modified xsi:type="dcterms:W3CDTF">2016-06-16T19:35:00Z</dcterms:modified>
</cp:coreProperties>
</file>